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036" w:rsidRDefault="00780036" w:rsidP="007800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LEEK, the younger</w:t>
      </w:r>
      <w:r>
        <w:rPr>
          <w:rFonts w:ascii="Times New Roman" w:hAnsi="Times New Roman" w:cs="Times New Roman"/>
          <w:sz w:val="24"/>
          <w:szCs w:val="24"/>
        </w:rPr>
        <w:t xml:space="preserve">      (fl.1409)</w:t>
      </w:r>
    </w:p>
    <w:p w:rsidR="00780036" w:rsidRDefault="00780036" w:rsidP="007800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0036" w:rsidRDefault="00780036" w:rsidP="007800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0036" w:rsidRDefault="00780036" w:rsidP="007800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Oct.1409</w:t>
      </w:r>
      <w:r>
        <w:rPr>
          <w:rFonts w:ascii="Times New Roman" w:hAnsi="Times New Roman" w:cs="Times New Roman"/>
          <w:sz w:val="24"/>
          <w:szCs w:val="24"/>
        </w:rPr>
        <w:tab/>
        <w:t>Settlement of the action taken by him and others against Robert Warde(q.v.)</w:t>
      </w:r>
    </w:p>
    <w:p w:rsidR="00780036" w:rsidRDefault="00780036" w:rsidP="007800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his wife, Isabel(q.v.), deforciants of a messuage, a carucate of land,</w:t>
      </w:r>
    </w:p>
    <w:p w:rsidR="00780036" w:rsidRDefault="00780036" w:rsidP="007800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8s of rent and a rent of ½ lb of pepper in Leadenham and Fulbeck,</w:t>
      </w:r>
    </w:p>
    <w:p w:rsidR="00780036" w:rsidRDefault="00780036" w:rsidP="007800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Lincolnshire.</w:t>
      </w:r>
    </w:p>
    <w:p w:rsidR="00780036" w:rsidRDefault="00780036" w:rsidP="007800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72176">
          <w:rPr>
            <w:rStyle w:val="Hyperlink"/>
            <w:rFonts w:ascii="Times New Roman" w:hAnsi="Times New Roman" w:cs="Times New Roman"/>
          </w:rPr>
          <w:t>http://www.medievalgenealogy.org.uk/fines/abstracts/CP_25_1_144_153.shtml</w:t>
        </w:r>
      </w:hyperlink>
      <w:r>
        <w:rPr>
          <w:rFonts w:ascii="Times New Roman" w:hAnsi="Times New Roman" w:cs="Times New Roman"/>
        </w:rPr>
        <w:t>)</w:t>
      </w:r>
    </w:p>
    <w:p w:rsidR="00780036" w:rsidRDefault="00780036" w:rsidP="007800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0036" w:rsidRDefault="00780036" w:rsidP="007800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0036" w:rsidRDefault="00780036" w:rsidP="007800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036" w:rsidRDefault="00780036" w:rsidP="00564E3C">
      <w:pPr>
        <w:spacing w:after="0" w:line="240" w:lineRule="auto"/>
      </w:pPr>
      <w:r>
        <w:separator/>
      </w:r>
    </w:p>
  </w:endnote>
  <w:endnote w:type="continuationSeparator" w:id="0">
    <w:p w:rsidR="00780036" w:rsidRDefault="0078003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80036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036" w:rsidRDefault="00780036" w:rsidP="00564E3C">
      <w:pPr>
        <w:spacing w:after="0" w:line="240" w:lineRule="auto"/>
      </w:pPr>
      <w:r>
        <w:separator/>
      </w:r>
    </w:p>
  </w:footnote>
  <w:footnote w:type="continuationSeparator" w:id="0">
    <w:p w:rsidR="00780036" w:rsidRDefault="0078003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036"/>
    <w:rsid w:val="00372DC6"/>
    <w:rsid w:val="00564E3C"/>
    <w:rsid w:val="0064591D"/>
    <w:rsid w:val="0078003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42D2B3-AF90-41DB-A45E-B41897F94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800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2015-10-09T21:35:00Z</dcterms:created>
  <dcterms:modified xsi:type="dcterms:W3CDTF">2015-10-09T21:36:00Z</dcterms:modified>
</cp:coreProperties>
</file>